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EC35B0">
        <w:rPr>
          <w:rFonts w:eastAsia="Arial"/>
          <w:b/>
          <w:kern w:val="3"/>
          <w:sz w:val="24"/>
          <w:szCs w:val="24"/>
          <w:lang w:eastAsia="zh-CN"/>
        </w:rPr>
        <w:t>Автозаводский, д.40/105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0564AD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EC35B0">
        <w:rPr>
          <w:b/>
          <w:color w:val="000000"/>
          <w:kern w:val="3"/>
          <w:sz w:val="24"/>
          <w:szCs w:val="24"/>
          <w:lang w:eastAsia="zh-CN" w:bidi="hi-IN"/>
        </w:rPr>
        <w:t>2 523 953,80</w:t>
      </w:r>
      <w:r w:rsidR="002F5E18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B695E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B695E">
        <w:rPr>
          <w:color w:val="000000"/>
          <w:kern w:val="3"/>
          <w:sz w:val="24"/>
          <w:szCs w:val="24"/>
          <w:lang w:eastAsia="zh-CN" w:bidi="hi-IN"/>
        </w:rPr>
        <w:t>,</w:t>
      </w:r>
      <w:r w:rsidR="00824EA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EC35B0">
        <w:rPr>
          <w:b/>
          <w:bCs/>
          <w:color w:val="000000"/>
          <w:kern w:val="3"/>
          <w:sz w:val="24"/>
          <w:szCs w:val="24"/>
          <w:lang w:eastAsia="zh-CN" w:bidi="hi-IN"/>
        </w:rPr>
        <w:t>138 359,31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EC35B0">
        <w:rPr>
          <w:b/>
          <w:bCs/>
          <w:color w:val="000000"/>
          <w:kern w:val="3"/>
          <w:sz w:val="24"/>
          <w:szCs w:val="24"/>
          <w:lang w:eastAsia="zh-CN" w:bidi="hi-IN"/>
        </w:rPr>
        <w:t>92 239,53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564AD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26008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D5EA9"/>
    <w:rsid w:val="001E3717"/>
    <w:rsid w:val="00204A19"/>
    <w:rsid w:val="00205647"/>
    <w:rsid w:val="00214A24"/>
    <w:rsid w:val="00214F07"/>
    <w:rsid w:val="00216CD7"/>
    <w:rsid w:val="00220C37"/>
    <w:rsid w:val="0022335E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B73C3"/>
    <w:rsid w:val="002C168D"/>
    <w:rsid w:val="002D3857"/>
    <w:rsid w:val="002D47D5"/>
    <w:rsid w:val="002D706E"/>
    <w:rsid w:val="002E0497"/>
    <w:rsid w:val="002E2BB4"/>
    <w:rsid w:val="002E3356"/>
    <w:rsid w:val="002E3A4E"/>
    <w:rsid w:val="002F5E18"/>
    <w:rsid w:val="00331073"/>
    <w:rsid w:val="0033273B"/>
    <w:rsid w:val="003336B9"/>
    <w:rsid w:val="0035114A"/>
    <w:rsid w:val="0035186E"/>
    <w:rsid w:val="00351E91"/>
    <w:rsid w:val="003563D5"/>
    <w:rsid w:val="003644E1"/>
    <w:rsid w:val="003725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B695E"/>
    <w:rsid w:val="003C63B2"/>
    <w:rsid w:val="003C728F"/>
    <w:rsid w:val="003D3C72"/>
    <w:rsid w:val="003D5BC9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2A26"/>
    <w:rsid w:val="00433E75"/>
    <w:rsid w:val="0044328A"/>
    <w:rsid w:val="00450488"/>
    <w:rsid w:val="00450C31"/>
    <w:rsid w:val="00465696"/>
    <w:rsid w:val="00467F8A"/>
    <w:rsid w:val="00470504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0657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98E"/>
    <w:rsid w:val="00580F4B"/>
    <w:rsid w:val="00582219"/>
    <w:rsid w:val="005856BD"/>
    <w:rsid w:val="00596102"/>
    <w:rsid w:val="005A48A5"/>
    <w:rsid w:val="005A61DF"/>
    <w:rsid w:val="005B0A70"/>
    <w:rsid w:val="005C0E50"/>
    <w:rsid w:val="005D366D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6583C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6E60CF"/>
    <w:rsid w:val="007017A6"/>
    <w:rsid w:val="007133C5"/>
    <w:rsid w:val="007162F9"/>
    <w:rsid w:val="00720A5F"/>
    <w:rsid w:val="007268FA"/>
    <w:rsid w:val="00744310"/>
    <w:rsid w:val="007445AF"/>
    <w:rsid w:val="00750374"/>
    <w:rsid w:val="007555A6"/>
    <w:rsid w:val="00765AB5"/>
    <w:rsid w:val="0076775B"/>
    <w:rsid w:val="00776763"/>
    <w:rsid w:val="00780FCE"/>
    <w:rsid w:val="00790D73"/>
    <w:rsid w:val="00796827"/>
    <w:rsid w:val="007A2C3D"/>
    <w:rsid w:val="007A3614"/>
    <w:rsid w:val="007A386F"/>
    <w:rsid w:val="007A4E3B"/>
    <w:rsid w:val="007B41CD"/>
    <w:rsid w:val="007B598F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24EAA"/>
    <w:rsid w:val="008313E2"/>
    <w:rsid w:val="00831650"/>
    <w:rsid w:val="00844ADE"/>
    <w:rsid w:val="008458CE"/>
    <w:rsid w:val="00863897"/>
    <w:rsid w:val="00864D74"/>
    <w:rsid w:val="00871938"/>
    <w:rsid w:val="008775CC"/>
    <w:rsid w:val="008A54F9"/>
    <w:rsid w:val="008B408D"/>
    <w:rsid w:val="008C05F3"/>
    <w:rsid w:val="008C46E1"/>
    <w:rsid w:val="008C7074"/>
    <w:rsid w:val="008D308F"/>
    <w:rsid w:val="008D7142"/>
    <w:rsid w:val="008E6997"/>
    <w:rsid w:val="008E7F1E"/>
    <w:rsid w:val="008F7925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56DB"/>
    <w:rsid w:val="00962D67"/>
    <w:rsid w:val="00976E57"/>
    <w:rsid w:val="00981262"/>
    <w:rsid w:val="00984128"/>
    <w:rsid w:val="00990ACB"/>
    <w:rsid w:val="0099183D"/>
    <w:rsid w:val="009958E3"/>
    <w:rsid w:val="009A27F0"/>
    <w:rsid w:val="009B0827"/>
    <w:rsid w:val="009C0648"/>
    <w:rsid w:val="009C460F"/>
    <w:rsid w:val="009C6EA5"/>
    <w:rsid w:val="009D53F7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1B49"/>
    <w:rsid w:val="00A32FC0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A50F9"/>
    <w:rsid w:val="00AB10A1"/>
    <w:rsid w:val="00AC05D1"/>
    <w:rsid w:val="00AC5D3A"/>
    <w:rsid w:val="00AC65E4"/>
    <w:rsid w:val="00AC6E39"/>
    <w:rsid w:val="00AE5A99"/>
    <w:rsid w:val="00AF09A5"/>
    <w:rsid w:val="00B05C0D"/>
    <w:rsid w:val="00B07FCB"/>
    <w:rsid w:val="00B15A9F"/>
    <w:rsid w:val="00B15F8A"/>
    <w:rsid w:val="00B4025F"/>
    <w:rsid w:val="00B42A2A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2ADE"/>
    <w:rsid w:val="00BB427B"/>
    <w:rsid w:val="00BB4E2C"/>
    <w:rsid w:val="00BB7B05"/>
    <w:rsid w:val="00BC6275"/>
    <w:rsid w:val="00BD7B49"/>
    <w:rsid w:val="00BE2A7F"/>
    <w:rsid w:val="00BE3C6B"/>
    <w:rsid w:val="00BE48C7"/>
    <w:rsid w:val="00C048EF"/>
    <w:rsid w:val="00C13BBE"/>
    <w:rsid w:val="00C23C1E"/>
    <w:rsid w:val="00C31601"/>
    <w:rsid w:val="00C326F3"/>
    <w:rsid w:val="00C32CB6"/>
    <w:rsid w:val="00C3308F"/>
    <w:rsid w:val="00C33130"/>
    <w:rsid w:val="00C44A8D"/>
    <w:rsid w:val="00C645F3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5BFA"/>
    <w:rsid w:val="00CE6CA8"/>
    <w:rsid w:val="00CE6F31"/>
    <w:rsid w:val="00CE79D4"/>
    <w:rsid w:val="00D05B7A"/>
    <w:rsid w:val="00D1465E"/>
    <w:rsid w:val="00D30410"/>
    <w:rsid w:val="00D33A69"/>
    <w:rsid w:val="00D33C58"/>
    <w:rsid w:val="00D43A33"/>
    <w:rsid w:val="00D46571"/>
    <w:rsid w:val="00D53331"/>
    <w:rsid w:val="00D60D6D"/>
    <w:rsid w:val="00D7398C"/>
    <w:rsid w:val="00D81172"/>
    <w:rsid w:val="00D8186B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0A84"/>
    <w:rsid w:val="00DF54A5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35B0"/>
    <w:rsid w:val="00EC6735"/>
    <w:rsid w:val="00EC772D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179A5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BD1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084F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AB699-0639-4D64-B5A9-F32616D2E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2024-07-01T11:23:00Z</dcterms:created>
  <dcterms:modified xsi:type="dcterms:W3CDTF">2024-07-01T11:23:00Z</dcterms:modified>
</cp:coreProperties>
</file>